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3178C" w14:textId="77777777" w:rsidR="002A0AA0" w:rsidRDefault="002A0AA0" w:rsidP="002A0AA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ROBHOOD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fl.1438)</w:t>
      </w:r>
    </w:p>
    <w:p w14:paraId="41AB3671" w14:textId="77777777" w:rsidR="002A0AA0" w:rsidRDefault="002A0AA0" w:rsidP="002A0AA0">
      <w:pPr>
        <w:pStyle w:val="NoSpacing"/>
        <w:rPr>
          <w:rFonts w:eastAsia="Times New Roman" w:cs="Times New Roman"/>
          <w:szCs w:val="24"/>
        </w:rPr>
      </w:pPr>
    </w:p>
    <w:p w14:paraId="60546C22" w14:textId="77777777" w:rsidR="002A0AA0" w:rsidRDefault="002A0AA0" w:rsidP="002A0AA0">
      <w:pPr>
        <w:pStyle w:val="NoSpacing"/>
        <w:rPr>
          <w:rFonts w:eastAsia="Times New Roman" w:cs="Times New Roman"/>
          <w:szCs w:val="24"/>
        </w:rPr>
      </w:pPr>
    </w:p>
    <w:p w14:paraId="21C54173" w14:textId="77777777" w:rsidR="002A0AA0" w:rsidRDefault="002A0AA0" w:rsidP="002A0AA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Apr.1438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</w:t>
      </w:r>
      <w:proofErr w:type="spellStart"/>
      <w:r>
        <w:rPr>
          <w:rFonts w:eastAsia="Times New Roman" w:cs="Times New Roman"/>
          <w:szCs w:val="24"/>
        </w:rPr>
        <w:t>Botesdale</w:t>
      </w:r>
      <w:proofErr w:type="spellEnd"/>
      <w:r>
        <w:rPr>
          <w:rFonts w:eastAsia="Times New Roman" w:cs="Times New Roman"/>
          <w:szCs w:val="24"/>
        </w:rPr>
        <w:t>, Suffolk,</w:t>
      </w:r>
    </w:p>
    <w:p w14:paraId="276C9E3D" w14:textId="77777777" w:rsidR="002A0AA0" w:rsidRDefault="002A0AA0" w:rsidP="002A0AA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into </w:t>
      </w:r>
      <w:proofErr w:type="gramStart"/>
      <w:r>
        <w:rPr>
          <w:rFonts w:eastAsia="Times New Roman" w:cs="Times New Roman"/>
          <w:szCs w:val="24"/>
        </w:rPr>
        <w:t>lands</w:t>
      </w:r>
      <w:proofErr w:type="gramEnd"/>
      <w:r>
        <w:rPr>
          <w:rFonts w:eastAsia="Times New Roman" w:cs="Times New Roman"/>
          <w:szCs w:val="24"/>
        </w:rPr>
        <w:t xml:space="preserve"> of Sir John Howard(q.v.).</w:t>
      </w:r>
    </w:p>
    <w:p w14:paraId="0CFF4C40" w14:textId="77777777" w:rsidR="002A0AA0" w:rsidRDefault="002A0AA0" w:rsidP="002A0AA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</w:t>
      </w:r>
      <w:hyperlink r:id="rId6" w:history="1">
        <w:r w:rsidRPr="005352DA">
          <w:rPr>
            <w:rStyle w:val="Hyperlink"/>
            <w:rFonts w:eastAsia="Times New Roman" w:cs="Times New Roman"/>
            <w:szCs w:val="24"/>
          </w:rPr>
          <w:t>www.inquisitionspostmortem.ac.uk</w:t>
        </w:r>
      </w:hyperlink>
      <w:r>
        <w:rPr>
          <w:rFonts w:eastAsia="Times New Roman" w:cs="Times New Roman"/>
          <w:szCs w:val="24"/>
        </w:rPr>
        <w:t xml:space="preserve">  ref. 25-107)</w:t>
      </w:r>
    </w:p>
    <w:p w14:paraId="391CEEAB" w14:textId="77777777" w:rsidR="002A0AA0" w:rsidRDefault="002A0AA0" w:rsidP="002A0AA0">
      <w:pPr>
        <w:pStyle w:val="NoSpacing"/>
        <w:rPr>
          <w:rFonts w:eastAsia="Times New Roman" w:cs="Times New Roman"/>
          <w:szCs w:val="24"/>
        </w:rPr>
      </w:pPr>
    </w:p>
    <w:p w14:paraId="25FCF189" w14:textId="77777777" w:rsidR="002A0AA0" w:rsidRDefault="002A0AA0" w:rsidP="002A0AA0">
      <w:pPr>
        <w:pStyle w:val="NoSpacing"/>
        <w:rPr>
          <w:rFonts w:eastAsia="Times New Roman" w:cs="Times New Roman"/>
          <w:szCs w:val="24"/>
        </w:rPr>
      </w:pPr>
    </w:p>
    <w:p w14:paraId="73CADF52" w14:textId="77777777" w:rsidR="002A0AA0" w:rsidRDefault="002A0AA0" w:rsidP="002A0AA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15 November 2023</w:t>
      </w:r>
    </w:p>
    <w:p w14:paraId="14E452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49957" w14:textId="77777777" w:rsidR="002A0AA0" w:rsidRDefault="002A0AA0" w:rsidP="009139A6">
      <w:r>
        <w:separator/>
      </w:r>
    </w:p>
  </w:endnote>
  <w:endnote w:type="continuationSeparator" w:id="0">
    <w:p w14:paraId="1A803058" w14:textId="77777777" w:rsidR="002A0AA0" w:rsidRDefault="002A0A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73D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C1EA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E3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F9D4F" w14:textId="77777777" w:rsidR="002A0AA0" w:rsidRDefault="002A0AA0" w:rsidP="009139A6">
      <w:r>
        <w:separator/>
      </w:r>
    </w:p>
  </w:footnote>
  <w:footnote w:type="continuationSeparator" w:id="0">
    <w:p w14:paraId="05553D7D" w14:textId="77777777" w:rsidR="002A0AA0" w:rsidRDefault="002A0A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15C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F9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BEF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AA0"/>
    <w:rsid w:val="000666E0"/>
    <w:rsid w:val="002510B7"/>
    <w:rsid w:val="002A0AA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01EA4"/>
  <w15:chartTrackingRefBased/>
  <w15:docId w15:val="{0EAA23FA-3825-4A3F-A5AA-F0EF60AA8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A0A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2023-11-15T20:09:00Z</dcterms:created>
  <dcterms:modified xsi:type="dcterms:W3CDTF">2023-11-15T20:09:00Z</dcterms:modified>
</cp:coreProperties>
</file>